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01ECB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平顶山市锦华新材料科技有限公司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36BEE9F3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单位名称：平顶山市锦华新材料科技有限公司</w:t>
      </w:r>
    </w:p>
    <w:p w14:paraId="5BD62DD7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0AADFCD4">
      <w:pPr>
        <w:spacing w:line="600" w:lineRule="exact"/>
        <w:ind w:firstLine="561" w:firstLineChars="200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平顶山市锦华新材料科技有限公司是平顶山市重点招商引资企业，成立于2018年11月，主要从事高档锦纶面料的研发与生产。该公司投资建设的年产1.5亿米高档锦纶面料项目，整合了纺丝、织造、印染等全产业链环节，分三期建设，其中一期工程于2019年3月开工，计划投资10.05亿元 。作为中国尼龙城化纤纺织产业链的最后一环，其产品实现从煤到服装面料的转变，年需锦纶民用丝约6万吨。</w:t>
      </w:r>
    </w:p>
    <w:p w14:paraId="4F0B2AC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私企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制造业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</w:p>
    <w:p w14:paraId="6DC7DE9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18837592299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817FC9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 xml:space="preserve">1、织布挡车20人，大三班（上12小时休息24小时3000-5000元/月；两班倒（上12小时休息12小时）5000-8000元/月，要求：45岁以内女工，吃苦耐劳，服从管理，能上夜班； </w:t>
      </w:r>
    </w:p>
    <w:p w14:paraId="668AACB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2、加弹/空变操作工15人，大三班（上12小时休息24小时）3000-4100元/月，要求：20-40岁，男女不限，吃苦耐劳，能接受夜班；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 xml:space="preserve">3、并轴工/定型工3人，要求：40岁以内男工，两班倒（上12小时休息12小时）4500-5700元/月，吃苦耐劳，服从管理，能上夜班； </w:t>
      </w:r>
    </w:p>
    <w:p w14:paraId="0BB64BC8">
      <w:pPr>
        <w:numPr>
          <w:ilvl w:val="0"/>
          <w:numId w:val="0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相关福利：社保、员工餐、工龄奖、新工介绍奖、节日礼品、年度优秀员工评比，、免费住宿（四人间、夫妻房、有空调、热水器）、免费培训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叶县龚店开发区沙河二路与化工三路交叉口西100米路南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4C530FE"/>
    <w:rsid w:val="081C48F0"/>
    <w:rsid w:val="1959028A"/>
    <w:rsid w:val="19F73A90"/>
    <w:rsid w:val="21681610"/>
    <w:rsid w:val="26E848A3"/>
    <w:rsid w:val="2DDE2398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543</Words>
  <Characters>616</Characters>
  <Lines>0</Lines>
  <Paragraphs>0</Paragraphs>
  <TotalTime>3</TotalTime>
  <ScaleCrop>false</ScaleCrop>
  <LinksUpToDate>false</LinksUpToDate>
  <CharactersWithSpaces>637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2026-01-23T01:08:48Z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